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075" w:rsidRPr="006C258A" w:rsidRDefault="00100075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6C258A">
        <w:rPr>
          <w:rFonts w:ascii="Times New Roman" w:hAnsi="Times New Roman" w:cs="Times New Roman"/>
          <w:sz w:val="24"/>
          <w:szCs w:val="24"/>
        </w:rPr>
        <w:t>Сведения</w:t>
      </w:r>
      <w:r w:rsidRPr="006C258A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6C258A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258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C258A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100075" w:rsidRPr="006C258A">
        <w:tc>
          <w:tcPr>
            <w:tcW w:w="1734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0" w:type="dxa"/>
            <w:gridSpan w:val="4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00075" w:rsidRPr="006C258A">
        <w:tc>
          <w:tcPr>
            <w:tcW w:w="1734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559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59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353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100075" w:rsidRPr="006C258A">
        <w:tc>
          <w:tcPr>
            <w:tcW w:w="1734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Никулина Юлия Николаевна</w:t>
            </w:r>
          </w:p>
        </w:tc>
        <w:tc>
          <w:tcPr>
            <w:tcW w:w="1635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313 385</w:t>
            </w:r>
          </w:p>
        </w:tc>
        <w:tc>
          <w:tcPr>
            <w:tcW w:w="1842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1353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00075" w:rsidRPr="006C258A">
        <w:tc>
          <w:tcPr>
            <w:tcW w:w="1734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1353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00075" w:rsidRPr="006C258A">
        <w:tc>
          <w:tcPr>
            <w:tcW w:w="1734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46 064</w:t>
            </w:r>
          </w:p>
        </w:tc>
        <w:tc>
          <w:tcPr>
            <w:tcW w:w="1842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1559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Волга ГАЗ-3110</w:t>
            </w:r>
          </w:p>
        </w:tc>
        <w:tc>
          <w:tcPr>
            <w:tcW w:w="1985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75" w:rsidRPr="006C258A">
        <w:tc>
          <w:tcPr>
            <w:tcW w:w="1734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1559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00075" w:rsidRPr="006C258A" w:rsidRDefault="00100075" w:rsidP="00E24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75" w:rsidRPr="006C258A" w:rsidRDefault="00100075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00075" w:rsidRPr="006C258A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075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258A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24F1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18E8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0BDC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0EF8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04E7D"/>
    <w:rsid w:val="00E10FB4"/>
    <w:rsid w:val="00E128B7"/>
    <w:rsid w:val="00E13880"/>
    <w:rsid w:val="00E1611A"/>
    <w:rsid w:val="00E17095"/>
    <w:rsid w:val="00E170D9"/>
    <w:rsid w:val="00E21EC0"/>
    <w:rsid w:val="00E2263D"/>
    <w:rsid w:val="00E240C1"/>
    <w:rsid w:val="00E243DC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4A89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4F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111</Words>
  <Characters>636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2017-04-19T10:28:00Z</dcterms:created>
  <dcterms:modified xsi:type="dcterms:W3CDTF">2017-04-19T11:06:00Z</dcterms:modified>
</cp:coreProperties>
</file>